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3D737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Ursula SONTHEIL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1488-1561)</w:t>
      </w:r>
    </w:p>
    <w:p w14:paraId="4D043F7B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Knaresborough. “Mother Shipton”.</w:t>
      </w:r>
    </w:p>
    <w:p w14:paraId="37043E1B" w14:textId="77777777" w:rsidR="007433CF" w:rsidRDefault="007433CF" w:rsidP="007433CF">
      <w:pPr>
        <w:pStyle w:val="NoSpacing"/>
        <w:rPr>
          <w:rFonts w:cs="Times New Roman"/>
          <w:szCs w:val="24"/>
        </w:rPr>
      </w:pPr>
    </w:p>
    <w:p w14:paraId="38CF6548" w14:textId="77777777" w:rsidR="007433CF" w:rsidRDefault="007433CF" w:rsidP="007433CF">
      <w:pPr>
        <w:pStyle w:val="NoSpacing"/>
        <w:rPr>
          <w:rFonts w:cs="Times New Roman"/>
          <w:szCs w:val="24"/>
        </w:rPr>
      </w:pPr>
    </w:p>
    <w:p w14:paraId="076D3BF9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Reputed to be a witch. She lived in Knaresborough, making potions and remedies and</w:t>
      </w:r>
    </w:p>
    <w:p w14:paraId="04A27782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studying herbal lore.</w:t>
      </w:r>
    </w:p>
    <w:p w14:paraId="67CF649B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(“Women In Medieval England” by Lynda Telford, pub. Amberley Publishing,</w:t>
      </w:r>
    </w:p>
    <w:p w14:paraId="1A5378DC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2021, pp.95-6)</w:t>
      </w:r>
    </w:p>
    <w:p w14:paraId="0F504EA4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Tobias Shipton.   (ibid.)</w:t>
      </w:r>
    </w:p>
    <w:p w14:paraId="16E59E55" w14:textId="77777777" w:rsidR="007433CF" w:rsidRDefault="007433CF" w:rsidP="007433CF">
      <w:pPr>
        <w:pStyle w:val="NoSpacing"/>
        <w:rPr>
          <w:rFonts w:cs="Times New Roman"/>
          <w:szCs w:val="24"/>
        </w:rPr>
      </w:pPr>
    </w:p>
    <w:p w14:paraId="01F7D190" w14:textId="77777777" w:rsidR="007433CF" w:rsidRDefault="007433CF" w:rsidP="007433CF">
      <w:pPr>
        <w:pStyle w:val="NoSpacing"/>
        <w:rPr>
          <w:rFonts w:cs="Times New Roman"/>
          <w:szCs w:val="24"/>
        </w:rPr>
      </w:pPr>
    </w:p>
    <w:p w14:paraId="1B2F3B03" w14:textId="77777777" w:rsidR="007433CF" w:rsidRDefault="007433CF" w:rsidP="0074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2023</w:t>
      </w:r>
    </w:p>
    <w:p w14:paraId="36C38A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22079" w14:textId="77777777" w:rsidR="007433CF" w:rsidRDefault="007433CF" w:rsidP="009139A6">
      <w:r>
        <w:separator/>
      </w:r>
    </w:p>
  </w:endnote>
  <w:endnote w:type="continuationSeparator" w:id="0">
    <w:p w14:paraId="751C05B7" w14:textId="77777777" w:rsidR="007433CF" w:rsidRDefault="007433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D1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B3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A78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865F" w14:textId="77777777" w:rsidR="007433CF" w:rsidRDefault="007433CF" w:rsidP="009139A6">
      <w:r>
        <w:separator/>
      </w:r>
    </w:p>
  </w:footnote>
  <w:footnote w:type="continuationSeparator" w:id="0">
    <w:p w14:paraId="7289549E" w14:textId="77777777" w:rsidR="007433CF" w:rsidRDefault="007433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4B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3A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B0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3CF"/>
    <w:rsid w:val="000666E0"/>
    <w:rsid w:val="002510B7"/>
    <w:rsid w:val="005C130B"/>
    <w:rsid w:val="007433C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C1EFC"/>
  <w15:chartTrackingRefBased/>
  <w15:docId w15:val="{164E1F38-587E-41E9-AC92-D9F688E9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2023-09-06T16:04:00Z</dcterms:created>
  <dcterms:modified xsi:type="dcterms:W3CDTF">2023-09-06T16:05:00Z</dcterms:modified>
</cp:coreProperties>
</file>